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41969F98" w14:textId="77777777" w:rsidTr="00431779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78431C03" w14:textId="7966AB18" w:rsidR="005F2928" w:rsidRDefault="00110EA0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5A8E65F6" wp14:editId="21313FBB">
                  <wp:extent cx="5486400" cy="4286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75517A" w14:textId="6BF89421" w:rsidR="002C5E76" w:rsidRPr="0041298F" w:rsidRDefault="00110EA0" w:rsidP="002C5E76">
      <w:pPr>
        <w:pStyle w:val="APBHeading"/>
      </w:pPr>
      <w:r>
        <w:rPr>
          <w:noProof/>
        </w:rPr>
        <w:drawing>
          <wp:inline distT="0" distB="0" distL="0" distR="0" wp14:anchorId="23EA7F23" wp14:editId="62518217">
            <wp:extent cx="276225" cy="219075"/>
            <wp:effectExtent l="0" t="0" r="9525" b="9525"/>
            <wp:docPr id="4" name="Picture 4" descr="MCj028687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6875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7A2005">
        <w:t>Project</w:t>
      </w:r>
      <w:r w:rsidR="002C5E76" w:rsidRPr="0041298F">
        <w:t xml:space="preserve"> </w:t>
      </w:r>
      <w:r w:rsidR="00DC3A61">
        <w:t>1.3.3 Replicating DNA</w:t>
      </w:r>
    </w:p>
    <w:p w14:paraId="11C38532" w14:textId="77777777" w:rsidR="002C5E76" w:rsidRDefault="002C5E76" w:rsidP="002C5E76"/>
    <w:p w14:paraId="14D99AC5" w14:textId="77777777" w:rsidR="002C5E76" w:rsidRDefault="002C5E76" w:rsidP="002C5E76">
      <w:pPr>
        <w:pStyle w:val="ActivitySection"/>
      </w:pPr>
      <w:r>
        <w:t>Purpose</w:t>
      </w:r>
    </w:p>
    <w:p w14:paraId="7B13359B" w14:textId="4628D4BB" w:rsidR="00DC3A61" w:rsidRDefault="00DC3A61" w:rsidP="00DC3A61">
      <w:pPr>
        <w:pStyle w:val="ActivityBody"/>
      </w:pPr>
      <w:r>
        <w:t xml:space="preserve">DNA replication is the process of producing more DNA. </w:t>
      </w:r>
      <w:r w:rsidR="003E4DAF">
        <w:t xml:space="preserve">Scientists usually conduct background research before conducting research in a laboratory setting. </w:t>
      </w:r>
      <w:r>
        <w:t>Researchers take time to determine what previous information is available, what others have studied, and other related topics. DNA replication may be a new topic for you. Can you find the information you need to be well</w:t>
      </w:r>
      <w:r w:rsidR="007C3E4A">
        <w:t>-</w:t>
      </w:r>
      <w:r>
        <w:t>versed in the process of DNA replication?</w:t>
      </w:r>
      <w:r w:rsidR="003E4DAF">
        <w:t xml:space="preserve"> How is DNA replication critical in biotechnology applications</w:t>
      </w:r>
      <w:r w:rsidR="007C3E4A">
        <w:t>?</w:t>
      </w:r>
    </w:p>
    <w:p w14:paraId="2AFC646F" w14:textId="77777777" w:rsidR="003B0686" w:rsidRPr="00210996" w:rsidRDefault="003B0686" w:rsidP="002C5E76"/>
    <w:p w14:paraId="2FA5CA2C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94"/>
        <w:gridCol w:w="5406"/>
      </w:tblGrid>
      <w:tr w:rsidR="002C5E76" w14:paraId="337C6FFE" w14:textId="77777777" w:rsidTr="002C5E76">
        <w:tc>
          <w:tcPr>
            <w:tcW w:w="5499" w:type="dxa"/>
          </w:tcPr>
          <w:p w14:paraId="0649B748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DC3A61">
              <w:t>team of three students</w:t>
            </w:r>
            <w:r>
              <w:t>:</w:t>
            </w:r>
          </w:p>
          <w:p w14:paraId="5508E899" w14:textId="77777777" w:rsidR="002C5E76" w:rsidRDefault="00DC3A61" w:rsidP="00BE7183">
            <w:pPr>
              <w:pStyle w:val="Activitybullet"/>
            </w:pPr>
            <w:r>
              <w:t>Variable items</w:t>
            </w:r>
          </w:p>
        </w:tc>
        <w:tc>
          <w:tcPr>
            <w:tcW w:w="5499" w:type="dxa"/>
          </w:tcPr>
          <w:p w14:paraId="51D00C33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3B0686">
              <w:t>s</w:t>
            </w:r>
            <w:r>
              <w:t>tudent:</w:t>
            </w:r>
          </w:p>
          <w:p w14:paraId="3570D978" w14:textId="0EC78E80" w:rsidR="00DC3A61" w:rsidRDefault="00DC3A61" w:rsidP="00DC3A61">
            <w:pPr>
              <w:pStyle w:val="Activitybullet"/>
            </w:pPr>
            <w:r w:rsidRPr="00F503FA">
              <w:t>Pen</w:t>
            </w:r>
          </w:p>
          <w:p w14:paraId="45539B5F" w14:textId="77777777" w:rsidR="002C5E76" w:rsidRDefault="00DC3A61" w:rsidP="00DC3A61">
            <w:pPr>
              <w:pStyle w:val="Activitybullet"/>
            </w:pPr>
            <w:r w:rsidRPr="000A2B1F">
              <w:rPr>
                <w:rStyle w:val="Italic"/>
              </w:rPr>
              <w:t>Agriscience Notebook</w:t>
            </w:r>
          </w:p>
        </w:tc>
      </w:tr>
    </w:tbl>
    <w:p w14:paraId="47E12D01" w14:textId="77777777" w:rsidR="002C5E76" w:rsidRDefault="002C5E76" w:rsidP="002C5E76"/>
    <w:p w14:paraId="24884F04" w14:textId="77777777" w:rsidR="002C5E76" w:rsidRDefault="002C5E76" w:rsidP="002C5E76">
      <w:pPr>
        <w:pStyle w:val="ActivitySection"/>
      </w:pPr>
      <w:r>
        <w:t>Procedure</w:t>
      </w:r>
    </w:p>
    <w:p w14:paraId="1C4C0327" w14:textId="7E44E411" w:rsidR="00DC3A61" w:rsidRDefault="00DC3A61" w:rsidP="00DC3A61">
      <w:pPr>
        <w:pStyle w:val="ActivityBody"/>
      </w:pPr>
      <w:r>
        <w:t>Working with your team, develop a visual representation of DNA replication. Your product ma</w:t>
      </w:r>
      <w:r w:rsidR="00F85572">
        <w:t>y be in the form of a</w:t>
      </w:r>
      <w:r>
        <w:t xml:space="preserve"> presentation, video, poster, 3-D model, or any other format approved by your teacher.</w:t>
      </w:r>
    </w:p>
    <w:p w14:paraId="2B21B993" w14:textId="77777777" w:rsidR="00DC3A61" w:rsidRPr="000A2B1F" w:rsidRDefault="00DC3A61" w:rsidP="00DC3A61"/>
    <w:p w14:paraId="47D8FE0A" w14:textId="77777777" w:rsidR="00DC3A61" w:rsidRDefault="00DC3A61" w:rsidP="00DC3A61">
      <w:pPr>
        <w:pStyle w:val="ActivityBodyItalicandBold"/>
      </w:pPr>
      <w:r>
        <w:t>Required components</w:t>
      </w:r>
    </w:p>
    <w:p w14:paraId="6A96A3F7" w14:textId="77777777" w:rsidR="00DC3A61" w:rsidRDefault="00DC3A61" w:rsidP="00DC3A61">
      <w:pPr>
        <w:pStyle w:val="Activitybullet"/>
        <w:numPr>
          <w:ilvl w:val="0"/>
          <w:numId w:val="13"/>
        </w:numPr>
      </w:pPr>
      <w:r>
        <w:t>Steps in the process of DNA replication</w:t>
      </w:r>
    </w:p>
    <w:p w14:paraId="301D2EDF" w14:textId="77777777" w:rsidR="00DC3A61" w:rsidRDefault="00DC3A61" w:rsidP="00DC3A61">
      <w:pPr>
        <w:pStyle w:val="Activitybullet"/>
        <w:numPr>
          <w:ilvl w:val="0"/>
          <w:numId w:val="13"/>
        </w:numPr>
      </w:pPr>
      <w:r>
        <w:t>Description of each process occurring</w:t>
      </w:r>
    </w:p>
    <w:p w14:paraId="6A9BE951" w14:textId="77777777" w:rsidR="00DC3A61" w:rsidRDefault="00DC3A61" w:rsidP="00DC3A61">
      <w:pPr>
        <w:pStyle w:val="Activitybullet"/>
        <w:numPr>
          <w:ilvl w:val="0"/>
          <w:numId w:val="13"/>
        </w:numPr>
      </w:pPr>
      <w:r>
        <w:t>Visual representation of DNA replication</w:t>
      </w:r>
    </w:p>
    <w:p w14:paraId="7A52AD20" w14:textId="77777777" w:rsidR="00DC3A61" w:rsidRDefault="00DC3A61" w:rsidP="00DC3A61">
      <w:pPr>
        <w:pStyle w:val="Activitybullet"/>
        <w:numPr>
          <w:ilvl w:val="0"/>
          <w:numId w:val="13"/>
        </w:numPr>
      </w:pPr>
      <w:r>
        <w:t>How replication is used in biotechnology</w:t>
      </w:r>
    </w:p>
    <w:p w14:paraId="50C8A99F" w14:textId="77777777" w:rsidR="00DC3A61" w:rsidRDefault="00DC3A61" w:rsidP="00DC3A61">
      <w:pPr>
        <w:pStyle w:val="Activitybullet"/>
        <w:numPr>
          <w:ilvl w:val="0"/>
          <w:numId w:val="13"/>
        </w:numPr>
      </w:pPr>
      <w:r>
        <w:t>Works Cited in APA format</w:t>
      </w:r>
    </w:p>
    <w:p w14:paraId="3D20227C" w14:textId="77777777" w:rsidR="00DC3A61" w:rsidRDefault="00DC3A61" w:rsidP="00DC3A61"/>
    <w:p w14:paraId="14D7D434" w14:textId="77777777" w:rsidR="00DC3A61" w:rsidRDefault="00DC3A61" w:rsidP="00DC3A61">
      <w:pPr>
        <w:pStyle w:val="ActivityBodyItalicandBold"/>
      </w:pPr>
      <w:r>
        <w:t>Terms to use or define</w:t>
      </w:r>
    </w:p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5130"/>
        <w:gridCol w:w="5760"/>
      </w:tblGrid>
      <w:tr w:rsidR="00CE2FE2" w:rsidRPr="00A04E79" w14:paraId="7C71CEA6" w14:textId="77777777" w:rsidTr="00EA4C65">
        <w:tc>
          <w:tcPr>
            <w:tcW w:w="5130" w:type="dxa"/>
            <w:shd w:val="clear" w:color="auto" w:fill="auto"/>
          </w:tcPr>
          <w:p w14:paraId="36F48A9C" w14:textId="77777777" w:rsidR="007C3E4A" w:rsidRPr="00A04E79" w:rsidRDefault="007C3E4A" w:rsidP="00CE2FE2">
            <w:pPr>
              <w:pStyle w:val="Activitybullet"/>
              <w:numPr>
                <w:ilvl w:val="0"/>
                <w:numId w:val="13"/>
              </w:numPr>
            </w:pPr>
            <w:r w:rsidRPr="00A04E79">
              <w:t>DNA replication</w:t>
            </w:r>
          </w:p>
        </w:tc>
        <w:tc>
          <w:tcPr>
            <w:tcW w:w="5760" w:type="dxa"/>
            <w:shd w:val="clear" w:color="auto" w:fill="auto"/>
          </w:tcPr>
          <w:p w14:paraId="5E765398" w14:textId="77777777" w:rsidR="007C3E4A" w:rsidRPr="00A04E79" w:rsidRDefault="007C3E4A" w:rsidP="00CE2FE2">
            <w:pPr>
              <w:pStyle w:val="Activitybullet"/>
              <w:numPr>
                <w:ilvl w:val="0"/>
                <w:numId w:val="13"/>
              </w:numPr>
            </w:pPr>
            <w:r w:rsidRPr="00A04E79">
              <w:t>DNA polymerase</w:t>
            </w:r>
          </w:p>
        </w:tc>
      </w:tr>
      <w:tr w:rsidR="00CE2FE2" w:rsidRPr="00A04E79" w14:paraId="63502D7A" w14:textId="77777777" w:rsidTr="00EA4C65">
        <w:tc>
          <w:tcPr>
            <w:tcW w:w="5130" w:type="dxa"/>
            <w:shd w:val="clear" w:color="auto" w:fill="auto"/>
          </w:tcPr>
          <w:p w14:paraId="3511ADBE" w14:textId="77777777" w:rsidR="007C3E4A" w:rsidRPr="00A04E79" w:rsidRDefault="007C3E4A" w:rsidP="00CE2FE2">
            <w:pPr>
              <w:pStyle w:val="Activitybullet"/>
              <w:numPr>
                <w:ilvl w:val="0"/>
                <w:numId w:val="13"/>
              </w:numPr>
            </w:pPr>
            <w:r w:rsidRPr="00A04E79">
              <w:t>Primer</w:t>
            </w:r>
          </w:p>
        </w:tc>
        <w:tc>
          <w:tcPr>
            <w:tcW w:w="5760" w:type="dxa"/>
            <w:shd w:val="clear" w:color="auto" w:fill="auto"/>
          </w:tcPr>
          <w:p w14:paraId="02431A2F" w14:textId="77777777" w:rsidR="007C3E4A" w:rsidRPr="00A04E79" w:rsidRDefault="007C3E4A" w:rsidP="00CE2FE2">
            <w:pPr>
              <w:pStyle w:val="Activitybullet"/>
              <w:numPr>
                <w:ilvl w:val="0"/>
                <w:numId w:val="13"/>
              </w:numPr>
            </w:pPr>
            <w:bookmarkStart w:id="0" w:name="_GoBack"/>
            <w:bookmarkEnd w:id="0"/>
            <w:r w:rsidRPr="00A04E79">
              <w:t>3’ carbon</w:t>
            </w:r>
          </w:p>
        </w:tc>
      </w:tr>
      <w:tr w:rsidR="00CE2FE2" w:rsidRPr="00CE2FE2" w14:paraId="091CF657" w14:textId="77777777" w:rsidTr="00EA4C65">
        <w:tc>
          <w:tcPr>
            <w:tcW w:w="5130" w:type="dxa"/>
            <w:shd w:val="clear" w:color="auto" w:fill="auto"/>
          </w:tcPr>
          <w:p w14:paraId="15ED8834" w14:textId="77777777" w:rsidR="007C3E4A" w:rsidRPr="00A04E79" w:rsidRDefault="007C3E4A" w:rsidP="00CE2FE2">
            <w:pPr>
              <w:pStyle w:val="Activitybullet"/>
              <w:numPr>
                <w:ilvl w:val="0"/>
                <w:numId w:val="13"/>
              </w:numPr>
            </w:pPr>
            <w:r w:rsidRPr="00A04E79">
              <w:t>5’carbon</w:t>
            </w:r>
          </w:p>
        </w:tc>
        <w:tc>
          <w:tcPr>
            <w:tcW w:w="5760" w:type="dxa"/>
            <w:shd w:val="clear" w:color="auto" w:fill="auto"/>
          </w:tcPr>
          <w:p w14:paraId="548EE611" w14:textId="77777777" w:rsidR="007C3E4A" w:rsidRPr="00A04E79" w:rsidRDefault="007C3E4A" w:rsidP="00CE2FE2">
            <w:pPr>
              <w:pStyle w:val="Activitybullet"/>
              <w:numPr>
                <w:ilvl w:val="0"/>
                <w:numId w:val="13"/>
              </w:numPr>
            </w:pPr>
            <w:r w:rsidRPr="00A04E79">
              <w:t>Replication fork</w:t>
            </w:r>
          </w:p>
        </w:tc>
      </w:tr>
    </w:tbl>
    <w:p w14:paraId="45835E5A" w14:textId="77777777" w:rsidR="00DC3A61" w:rsidRPr="00A272FA" w:rsidRDefault="00DC3A61" w:rsidP="00DC3A61"/>
    <w:p w14:paraId="5BC76EBF" w14:textId="77777777" w:rsidR="00DC3A61" w:rsidRDefault="00DC3A61" w:rsidP="00DC3A61">
      <w:pPr>
        <w:pStyle w:val="ActivityBody"/>
      </w:pPr>
      <w:r>
        <w:t xml:space="preserve">Before you begin developing your project, you will need to research DNA replication to develop a solid understanding of the process. When researching, be sure to use credible sources, such as textbooks, university websites, government websites, and other research-based materials. Be </w:t>
      </w:r>
      <w:r w:rsidR="003E4DAF">
        <w:t xml:space="preserve">sure to check and confirm </w:t>
      </w:r>
      <w:r>
        <w:t xml:space="preserve">any facts gathered from </w:t>
      </w:r>
      <w:r w:rsidR="003E4DAF">
        <w:t>open source sites</w:t>
      </w:r>
      <w:r>
        <w:t>.</w:t>
      </w:r>
    </w:p>
    <w:p w14:paraId="0CF07D3E" w14:textId="77777777" w:rsidR="00DC54FB" w:rsidRDefault="00DC54FB" w:rsidP="00DC3A61"/>
    <w:p w14:paraId="01015D90" w14:textId="77777777" w:rsidR="00DC3A61" w:rsidRDefault="00DC3A61" w:rsidP="00DC3A61">
      <w:pPr>
        <w:pStyle w:val="ActivityBody"/>
      </w:pPr>
      <w:r>
        <w:t xml:space="preserve">Review </w:t>
      </w:r>
      <w:r w:rsidRPr="000A2B1F">
        <w:rPr>
          <w:rStyle w:val="Italic"/>
        </w:rPr>
        <w:t>Project 1.3.3 Evaluation Rubric</w:t>
      </w:r>
      <w:r>
        <w:t xml:space="preserve"> for assessment criteria. Present your project as instructed by your teacher.</w:t>
      </w:r>
    </w:p>
    <w:p w14:paraId="2C6F0CF8" w14:textId="77777777" w:rsidR="003B0686" w:rsidRPr="00D46F06" w:rsidRDefault="003B0686" w:rsidP="002C5E76"/>
    <w:p w14:paraId="3B514DA7" w14:textId="77777777" w:rsidR="002C5E76" w:rsidRDefault="002C5E76" w:rsidP="002C5E76">
      <w:pPr>
        <w:pStyle w:val="ActivitySection"/>
      </w:pPr>
      <w:r>
        <w:t>Conclusion</w:t>
      </w:r>
    </w:p>
    <w:p w14:paraId="391CD08E" w14:textId="77777777" w:rsidR="00DC3A61" w:rsidRDefault="00DC3A61" w:rsidP="00DC3A61">
      <w:pPr>
        <w:pStyle w:val="ActivityNumbers"/>
        <w:numPr>
          <w:ilvl w:val="0"/>
          <w:numId w:val="9"/>
        </w:numPr>
      </w:pPr>
      <w:r>
        <w:t>What are the primary steps of DNA replication?</w:t>
      </w:r>
    </w:p>
    <w:p w14:paraId="2179A151" w14:textId="77777777" w:rsidR="00DC3A61" w:rsidRDefault="00DC3A61" w:rsidP="00DC3A61">
      <w:pPr>
        <w:pStyle w:val="ActivityNumbers"/>
        <w:numPr>
          <w:ilvl w:val="0"/>
          <w:numId w:val="9"/>
        </w:numPr>
      </w:pPr>
      <w:r>
        <w:t>What is the function of DNA polymerase in the replication process?</w:t>
      </w:r>
    </w:p>
    <w:p w14:paraId="522E7013" w14:textId="77777777" w:rsidR="00210996" w:rsidRPr="002C5E76" w:rsidRDefault="00DC3A61" w:rsidP="00A114A1">
      <w:pPr>
        <w:pStyle w:val="ActivityNumbers"/>
        <w:numPr>
          <w:ilvl w:val="0"/>
          <w:numId w:val="9"/>
        </w:numPr>
      </w:pPr>
      <w:r>
        <w:t>Why is DNA replication important for biotechnology applications?</w:t>
      </w:r>
    </w:p>
    <w:sectPr w:rsidR="00210996" w:rsidRPr="002C5E76" w:rsidSect="00DC54FB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5A4F0" w14:textId="77777777" w:rsidR="00A631A9" w:rsidRDefault="00A631A9">
      <w:r>
        <w:separator/>
      </w:r>
    </w:p>
  </w:endnote>
  <w:endnote w:type="continuationSeparator" w:id="0">
    <w:p w14:paraId="0546A712" w14:textId="77777777" w:rsidR="00A631A9" w:rsidRDefault="00A63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3B0686" w:rsidRPr="007F0280" w14:paraId="4B1A8ABB" w14:textId="77777777" w:rsidTr="00B51D7A">
      <w:tc>
        <w:tcPr>
          <w:tcW w:w="4968" w:type="dxa"/>
          <w:shd w:val="clear" w:color="auto" w:fill="F2F2F2"/>
        </w:tcPr>
        <w:p w14:paraId="51F41842" w14:textId="77777777" w:rsidR="003B0686" w:rsidRPr="003B0686" w:rsidRDefault="003B0686" w:rsidP="00823E88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823E88">
            <w:t>6</w:t>
          </w:r>
        </w:p>
      </w:tc>
      <w:tc>
        <w:tcPr>
          <w:tcW w:w="6048" w:type="dxa"/>
          <w:shd w:val="clear" w:color="auto" w:fill="F2F2F2"/>
        </w:tcPr>
        <w:p w14:paraId="1C5384CE" w14:textId="4543DBFE" w:rsidR="003B0686" w:rsidRDefault="00823E88" w:rsidP="007E19E0">
          <w:pPr>
            <w:pStyle w:val="Footer"/>
          </w:pPr>
          <w:r>
            <w:t>APB</w:t>
          </w:r>
          <w:r w:rsidR="003B0686" w:rsidRPr="003B0686">
            <w:t xml:space="preserve"> – </w:t>
          </w:r>
          <w:r w:rsidR="007E19E0">
            <w:t>Project</w:t>
          </w:r>
          <w:r w:rsidR="003B0686" w:rsidRPr="003B0686">
            <w:t xml:space="preserve"> </w:t>
          </w:r>
          <w:r w:rsidR="00DC3A61">
            <w:t>1.3.3 Replicating DNA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5915E1">
            <w:rPr>
              <w:rStyle w:val="PageNumber"/>
              <w:rFonts w:cs="Arial"/>
              <w:noProof/>
              <w:szCs w:val="20"/>
            </w:rPr>
            <w:t>2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5449151A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772CBC6E" w14:textId="77777777" w:rsidTr="00431779">
      <w:tc>
        <w:tcPr>
          <w:tcW w:w="4950" w:type="dxa"/>
          <w:shd w:val="clear" w:color="auto" w:fill="F2F2F2"/>
        </w:tcPr>
        <w:p w14:paraId="297E788D" w14:textId="77777777" w:rsidR="003B0686" w:rsidRPr="003B0686" w:rsidRDefault="003B0686" w:rsidP="007F028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="00DC54FB">
            <w:t xml:space="preserve"> 2016</w:t>
          </w:r>
        </w:p>
      </w:tc>
      <w:tc>
        <w:tcPr>
          <w:tcW w:w="5850" w:type="dxa"/>
          <w:shd w:val="clear" w:color="auto" w:fill="F2F2F2"/>
        </w:tcPr>
        <w:p w14:paraId="73E36F2B" w14:textId="678E8FFB" w:rsidR="003B0686" w:rsidRDefault="00DC54FB" w:rsidP="00DC3A61">
          <w:pPr>
            <w:pStyle w:val="Footer"/>
          </w:pPr>
          <w:r>
            <w:t>APB</w:t>
          </w:r>
          <w:r w:rsidR="003B0686" w:rsidRPr="003B0686">
            <w:t xml:space="preserve"> – </w:t>
          </w:r>
          <w:r w:rsidR="007A2005">
            <w:t>Project</w:t>
          </w:r>
          <w:r w:rsidR="003B0686" w:rsidRPr="003B0686">
            <w:t xml:space="preserve"> </w:t>
          </w:r>
          <w:r w:rsidR="00DC3A61">
            <w:t>1.3.3 Replicating DNA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EA4C65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0A45B2E3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F6A00" w14:textId="77777777" w:rsidR="00A631A9" w:rsidRDefault="00A631A9">
      <w:r>
        <w:separator/>
      </w:r>
    </w:p>
  </w:footnote>
  <w:footnote w:type="continuationSeparator" w:id="0">
    <w:p w14:paraId="35099640" w14:textId="77777777" w:rsidR="00A631A9" w:rsidRDefault="00A63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86447" w14:textId="77777777" w:rsidR="003B0686" w:rsidRDefault="003B0686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6D720" w14:textId="77777777"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A2BCA"/>
    <w:multiLevelType w:val="hybridMultilevel"/>
    <w:tmpl w:val="3DEACD56"/>
    <w:lvl w:ilvl="0" w:tplc="32E2805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2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7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A61"/>
    <w:rsid w:val="00004D44"/>
    <w:rsid w:val="00011261"/>
    <w:rsid w:val="00023EF4"/>
    <w:rsid w:val="0006381D"/>
    <w:rsid w:val="000643C4"/>
    <w:rsid w:val="00095B65"/>
    <w:rsid w:val="000E30CE"/>
    <w:rsid w:val="00110EA0"/>
    <w:rsid w:val="00120DA8"/>
    <w:rsid w:val="00125FE3"/>
    <w:rsid w:val="00140531"/>
    <w:rsid w:val="0014769C"/>
    <w:rsid w:val="001522F9"/>
    <w:rsid w:val="00164A78"/>
    <w:rsid w:val="00186EA4"/>
    <w:rsid w:val="00196647"/>
    <w:rsid w:val="001C5732"/>
    <w:rsid w:val="001D3468"/>
    <w:rsid w:val="001F5964"/>
    <w:rsid w:val="00210996"/>
    <w:rsid w:val="002212A2"/>
    <w:rsid w:val="002438C6"/>
    <w:rsid w:val="00251483"/>
    <w:rsid w:val="00261D56"/>
    <w:rsid w:val="00270C46"/>
    <w:rsid w:val="00276DA5"/>
    <w:rsid w:val="00292340"/>
    <w:rsid w:val="002B0DD0"/>
    <w:rsid w:val="002C5E76"/>
    <w:rsid w:val="002E440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E2BBD"/>
    <w:rsid w:val="003E4DAF"/>
    <w:rsid w:val="00403D91"/>
    <w:rsid w:val="0041298F"/>
    <w:rsid w:val="0041647F"/>
    <w:rsid w:val="0042007E"/>
    <w:rsid w:val="00431779"/>
    <w:rsid w:val="004A44E1"/>
    <w:rsid w:val="004B1465"/>
    <w:rsid w:val="004B1A28"/>
    <w:rsid w:val="004C09EA"/>
    <w:rsid w:val="004C1D05"/>
    <w:rsid w:val="005016DB"/>
    <w:rsid w:val="005043FD"/>
    <w:rsid w:val="00514F32"/>
    <w:rsid w:val="005328FF"/>
    <w:rsid w:val="00537CA6"/>
    <w:rsid w:val="00541B87"/>
    <w:rsid w:val="005460BE"/>
    <w:rsid w:val="00546966"/>
    <w:rsid w:val="00581DD4"/>
    <w:rsid w:val="00586BFE"/>
    <w:rsid w:val="005915E1"/>
    <w:rsid w:val="005B2542"/>
    <w:rsid w:val="005E14F5"/>
    <w:rsid w:val="005F2928"/>
    <w:rsid w:val="005F3C3B"/>
    <w:rsid w:val="006208FA"/>
    <w:rsid w:val="006347F4"/>
    <w:rsid w:val="006360D5"/>
    <w:rsid w:val="00642FCB"/>
    <w:rsid w:val="00644EFE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1E84"/>
    <w:rsid w:val="00715734"/>
    <w:rsid w:val="007338A2"/>
    <w:rsid w:val="00761D49"/>
    <w:rsid w:val="0076778F"/>
    <w:rsid w:val="0077472E"/>
    <w:rsid w:val="007925F0"/>
    <w:rsid w:val="007A2005"/>
    <w:rsid w:val="007A36E5"/>
    <w:rsid w:val="007A566D"/>
    <w:rsid w:val="007B029F"/>
    <w:rsid w:val="007C2998"/>
    <w:rsid w:val="007C3E4A"/>
    <w:rsid w:val="007E19E0"/>
    <w:rsid w:val="007E6D00"/>
    <w:rsid w:val="007F0280"/>
    <w:rsid w:val="00823E88"/>
    <w:rsid w:val="008321FB"/>
    <w:rsid w:val="00842458"/>
    <w:rsid w:val="008575ED"/>
    <w:rsid w:val="00864182"/>
    <w:rsid w:val="00875A5A"/>
    <w:rsid w:val="008A3B43"/>
    <w:rsid w:val="008D1630"/>
    <w:rsid w:val="0090019F"/>
    <w:rsid w:val="0090461E"/>
    <w:rsid w:val="00905BAB"/>
    <w:rsid w:val="00960B08"/>
    <w:rsid w:val="009664A4"/>
    <w:rsid w:val="00966E61"/>
    <w:rsid w:val="0098363E"/>
    <w:rsid w:val="009C4D66"/>
    <w:rsid w:val="009D2EDF"/>
    <w:rsid w:val="009E0675"/>
    <w:rsid w:val="009F29A8"/>
    <w:rsid w:val="00A241A8"/>
    <w:rsid w:val="00A31333"/>
    <w:rsid w:val="00A369B7"/>
    <w:rsid w:val="00A41DA8"/>
    <w:rsid w:val="00A45FE8"/>
    <w:rsid w:val="00A54FD2"/>
    <w:rsid w:val="00A631A9"/>
    <w:rsid w:val="00A70C87"/>
    <w:rsid w:val="00A82C3B"/>
    <w:rsid w:val="00A856C3"/>
    <w:rsid w:val="00AC1398"/>
    <w:rsid w:val="00AC6CF6"/>
    <w:rsid w:val="00AE0075"/>
    <w:rsid w:val="00AF47E6"/>
    <w:rsid w:val="00B032F1"/>
    <w:rsid w:val="00B05D83"/>
    <w:rsid w:val="00B43C31"/>
    <w:rsid w:val="00B45B73"/>
    <w:rsid w:val="00B51D7A"/>
    <w:rsid w:val="00B541ED"/>
    <w:rsid w:val="00B836E8"/>
    <w:rsid w:val="00B83A87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A427F"/>
    <w:rsid w:val="00CC21A3"/>
    <w:rsid w:val="00CD7CCE"/>
    <w:rsid w:val="00CE1E13"/>
    <w:rsid w:val="00CE1E34"/>
    <w:rsid w:val="00CE2FE2"/>
    <w:rsid w:val="00CF6E1D"/>
    <w:rsid w:val="00D26462"/>
    <w:rsid w:val="00D27120"/>
    <w:rsid w:val="00D449A4"/>
    <w:rsid w:val="00D813DD"/>
    <w:rsid w:val="00D83D7D"/>
    <w:rsid w:val="00D9030F"/>
    <w:rsid w:val="00DC3376"/>
    <w:rsid w:val="00DC3A61"/>
    <w:rsid w:val="00DC54FB"/>
    <w:rsid w:val="00DE2030"/>
    <w:rsid w:val="00DE2572"/>
    <w:rsid w:val="00E02AFD"/>
    <w:rsid w:val="00E0723A"/>
    <w:rsid w:val="00E33390"/>
    <w:rsid w:val="00E430F2"/>
    <w:rsid w:val="00E479B3"/>
    <w:rsid w:val="00E56BAB"/>
    <w:rsid w:val="00E65C9D"/>
    <w:rsid w:val="00E70B1A"/>
    <w:rsid w:val="00E71418"/>
    <w:rsid w:val="00E821B9"/>
    <w:rsid w:val="00E83AB6"/>
    <w:rsid w:val="00EA4C65"/>
    <w:rsid w:val="00EC1CE7"/>
    <w:rsid w:val="00F01A9E"/>
    <w:rsid w:val="00F4061F"/>
    <w:rsid w:val="00F55DDB"/>
    <w:rsid w:val="00F72342"/>
    <w:rsid w:val="00F72E63"/>
    <w:rsid w:val="00F7359C"/>
    <w:rsid w:val="00F76840"/>
    <w:rsid w:val="00F825C5"/>
    <w:rsid w:val="00F85572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F30265"/>
  <w15:chartTrackingRefBased/>
  <w15:docId w15:val="{43DAFF40-6B38-4DBE-AA16-83C1ACE31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823E88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7E19E0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Projec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APB_Project_Template</Template>
  <TotalTime>2</TotalTime>
  <Pages>1</Pages>
  <Words>269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1.3.3 Replicating DNA</vt:lpstr>
    </vt:vector>
  </TitlesOfParts>
  <Manager>Dan Jansen</Manager>
  <Company>Curriculum for Agricultural Science Education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1.3.3 Replicating DNA</dc:title>
  <dc:subject>APB - Unit 1 - Lesson 1.3 Basics of Cells and DNA</dc:subject>
  <dc:creator>Marlene Jansen</dc:creator>
  <cp:keywords/>
  <dc:description/>
  <cp:lastModifiedBy>Melanie Bloom</cp:lastModifiedBy>
  <cp:revision>4</cp:revision>
  <cp:lastPrinted>2016-03-01T01:24:00Z</cp:lastPrinted>
  <dcterms:created xsi:type="dcterms:W3CDTF">2016-01-06T19:29:00Z</dcterms:created>
  <dcterms:modified xsi:type="dcterms:W3CDTF">2016-03-01T01:25:00Z</dcterms:modified>
</cp:coreProperties>
</file>